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FE77B1" w:rsidTr="0028012E">
        <w:tc>
          <w:tcPr>
            <w:tcW w:w="4927" w:type="dxa"/>
          </w:tcPr>
          <w:p w:rsidR="00FE77B1" w:rsidRDefault="00FE77B1" w:rsidP="0028012E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</w:p>
        </w:tc>
        <w:tc>
          <w:tcPr>
            <w:tcW w:w="4927" w:type="dxa"/>
          </w:tcPr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</w:pPr>
            <w:r w:rsidRPr="0027067A">
              <w:t>П</w:t>
            </w:r>
            <w:r>
              <w:t>риложение</w:t>
            </w:r>
          </w:p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</w:pPr>
          </w:p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27067A">
              <w:t>УТВЕРЖДЕН</w:t>
            </w:r>
          </w:p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</w:pPr>
            <w:r w:rsidRPr="0027067A">
              <w:t>постановлением администрации</w:t>
            </w:r>
          </w:p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</w:pPr>
            <w:r>
              <w:t xml:space="preserve">Глафировского сельского </w:t>
            </w:r>
            <w:r w:rsidRPr="0027067A">
              <w:t>поселения</w:t>
            </w:r>
          </w:p>
          <w:p w:rsidR="00FE77B1" w:rsidRPr="0027067A" w:rsidRDefault="00FE77B1" w:rsidP="0028012E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</w:pPr>
            <w:r>
              <w:t>Щербиновского</w:t>
            </w:r>
            <w:r w:rsidRPr="0027067A">
              <w:t xml:space="preserve"> района</w:t>
            </w:r>
          </w:p>
          <w:p w:rsidR="00FE77B1" w:rsidRDefault="00FE77B1" w:rsidP="0028012E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</w:pPr>
            <w:r>
              <w:t>от 26.12.2024 № 119</w:t>
            </w:r>
          </w:p>
          <w:p w:rsidR="00FE77B1" w:rsidRDefault="00FE77B1" w:rsidP="0028012E">
            <w:pPr>
              <w:widowControl w:val="0"/>
              <w:autoSpaceDE w:val="0"/>
              <w:autoSpaceDN w:val="0"/>
              <w:adjustRightInd w:val="0"/>
              <w:contextualSpacing/>
            </w:pPr>
          </w:p>
          <w:p w:rsidR="00FE77B1" w:rsidRDefault="00FE77B1" w:rsidP="0028012E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</w:tbl>
    <w:p w:rsidR="00FE77B1" w:rsidRDefault="00FE77B1" w:rsidP="00585161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</w:rPr>
        <w:t>ПОРЯДОК</w:t>
      </w:r>
    </w:p>
    <w:p w:rsidR="00FE77B1" w:rsidRDefault="00FE77B1" w:rsidP="00585161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 w:rsidRPr="0027067A">
        <w:rPr>
          <w:b/>
        </w:rPr>
        <w:t>выдачи разрешений и осуществления</w:t>
      </w:r>
    </w:p>
    <w:p w:rsidR="00FE77B1" w:rsidRDefault="00FE77B1" w:rsidP="00585161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 w:rsidRPr="0027067A">
        <w:rPr>
          <w:b/>
          <w:lang w:eastAsia="en-US"/>
        </w:rPr>
        <w:t xml:space="preserve">пересадки зеленых насаждений </w:t>
      </w:r>
      <w:r w:rsidRPr="0027067A">
        <w:rPr>
          <w:b/>
        </w:rPr>
        <w:t>на территори</w:t>
      </w:r>
      <w:r>
        <w:rPr>
          <w:b/>
        </w:rPr>
        <w:t>и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</w:rPr>
        <w:t>Глафировского</w:t>
      </w:r>
      <w:r w:rsidRPr="0027067A">
        <w:rPr>
          <w:b/>
        </w:rPr>
        <w:t xml:space="preserve"> поселения</w:t>
      </w:r>
      <w:r>
        <w:rPr>
          <w:b/>
        </w:rPr>
        <w:t xml:space="preserve"> </w:t>
      </w:r>
      <w:r w:rsidRPr="0027067A">
        <w:rPr>
          <w:b/>
        </w:rPr>
        <w:t>Щербиновского района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</w:rPr>
      </w:pPr>
    </w:p>
    <w:p w:rsidR="00FE77B1" w:rsidRPr="0027067A" w:rsidRDefault="00FE77B1" w:rsidP="00585161">
      <w:pPr>
        <w:widowControl w:val="0"/>
        <w:autoSpaceDE w:val="0"/>
        <w:autoSpaceDN w:val="0"/>
        <w:adjustRightInd w:val="0"/>
        <w:contextualSpacing/>
        <w:jc w:val="center"/>
      </w:pPr>
      <w:r w:rsidRPr="0027067A">
        <w:t>1. Общие положения</w:t>
      </w:r>
    </w:p>
    <w:p w:rsidR="00FE77B1" w:rsidRPr="0027067A" w:rsidRDefault="00FE77B1" w:rsidP="00585161">
      <w:pPr>
        <w:autoSpaceDE w:val="0"/>
        <w:autoSpaceDN w:val="0"/>
        <w:adjustRightInd w:val="0"/>
        <w:contextualSpacing/>
        <w:jc w:val="both"/>
        <w:rPr>
          <w:lang w:eastAsia="en-US"/>
        </w:rPr>
      </w:pPr>
    </w:p>
    <w:p w:rsidR="00FE77B1" w:rsidRDefault="00FE77B1" w:rsidP="00585161">
      <w:pPr>
        <w:ind w:firstLine="709"/>
        <w:contextualSpacing/>
        <w:jc w:val="both"/>
      </w:pPr>
      <w:r w:rsidRPr="0027067A">
        <w:t xml:space="preserve">1.1. </w:t>
      </w:r>
      <w:r>
        <w:t xml:space="preserve">Для целей настоящего Порядка </w:t>
      </w:r>
      <w:r w:rsidRPr="00CE5A8F">
        <w:t>выдачи разрешений и осуществления</w:t>
      </w:r>
      <w:r>
        <w:t xml:space="preserve"> </w:t>
      </w:r>
      <w:r w:rsidRPr="00CE5A8F">
        <w:t>пересадки зеленых насаждений на территории</w:t>
      </w:r>
      <w:r>
        <w:t xml:space="preserve"> Глафировского</w:t>
      </w:r>
      <w:r w:rsidRPr="00CE5A8F">
        <w:t xml:space="preserve"> поселения</w:t>
      </w:r>
      <w:r>
        <w:t xml:space="preserve"> </w:t>
      </w:r>
      <w:r w:rsidRPr="00CE5A8F">
        <w:t>Ще</w:t>
      </w:r>
      <w:r w:rsidRPr="00CE5A8F">
        <w:t>р</w:t>
      </w:r>
      <w:r w:rsidRPr="00CE5A8F">
        <w:t>биновского района</w:t>
      </w:r>
      <w:r>
        <w:t xml:space="preserve"> (далее – Порядок) используются понятия, установленные статьей 2 </w:t>
      </w:r>
      <w:r w:rsidRPr="0027067A">
        <w:rPr>
          <w:lang w:eastAsia="en-US"/>
        </w:rPr>
        <w:t>Закона Краснодарского края от 23 апреля 2013 г</w:t>
      </w:r>
      <w:r>
        <w:rPr>
          <w:lang w:eastAsia="en-US"/>
        </w:rPr>
        <w:t xml:space="preserve">ода </w:t>
      </w:r>
      <w:r w:rsidRPr="0027067A">
        <w:rPr>
          <w:lang w:eastAsia="en-US"/>
        </w:rPr>
        <w:t>№ 2695-КЗ «Об охране зеленых насаждений в Краснодарском крае»</w:t>
      </w:r>
      <w:r>
        <w:rPr>
          <w:lang w:eastAsia="en-US"/>
        </w:rPr>
        <w:t>.</w:t>
      </w:r>
    </w:p>
    <w:p w:rsidR="00FE77B1" w:rsidRPr="0027067A" w:rsidRDefault="00FE77B1" w:rsidP="00585161">
      <w:pPr>
        <w:ind w:firstLine="709"/>
        <w:contextualSpacing/>
        <w:jc w:val="both"/>
      </w:pPr>
      <w:r w:rsidRPr="0027067A">
        <w:t>1.2. Действие настоящего Порядка распространяется на отношения в сф</w:t>
      </w:r>
      <w:r w:rsidRPr="0027067A">
        <w:t>е</w:t>
      </w:r>
      <w:r w:rsidRPr="0027067A">
        <w:t xml:space="preserve">ре охраны зеленых насаждений, расположенных на территории </w:t>
      </w:r>
      <w:r>
        <w:t>Глафировского сельского</w:t>
      </w:r>
      <w:r w:rsidRPr="0027067A">
        <w:t xml:space="preserve"> поселения Щербиновского района, </w:t>
      </w:r>
      <w:r w:rsidRPr="002F519F">
        <w:t>независимо от формы собстве</w:t>
      </w:r>
      <w:r w:rsidRPr="002F519F">
        <w:t>н</w:t>
      </w:r>
      <w:r w:rsidRPr="002F519F">
        <w:t>ности на земельные участки, за исключением земельных участков, предоста</w:t>
      </w:r>
      <w:r w:rsidRPr="002F519F">
        <w:t>в</w:t>
      </w:r>
      <w:r w:rsidRPr="002F519F">
        <w:t>ленных гражданам для индивидуального жилищного строительства, ведения личного подсобного хозяйства, садоводческим или огородническим некомме</w:t>
      </w:r>
      <w:r w:rsidRPr="002F519F">
        <w:t>р</w:t>
      </w:r>
      <w:r w:rsidRPr="002F519F">
        <w:t>ческим товариществам, а также земельных участков в границах населенных пунктов, отнесенных к территориальным зонам специального назначения, з</w:t>
      </w:r>
      <w:r w:rsidRPr="002F519F">
        <w:t>о</w:t>
      </w:r>
      <w:r w:rsidRPr="002F519F">
        <w:t>нам военных объектов, зонам сельскохозяйственного использования, занятых многолетними плодово-ягодными насаждениями всех видов (деревья, куста</w:t>
      </w:r>
      <w:r w:rsidRPr="002F519F">
        <w:t>р</w:t>
      </w:r>
      <w:r w:rsidRPr="002F519F">
        <w:t>ники), чайными плантациями, питомниками древесных и кустарниковых раст</w:t>
      </w:r>
      <w:r w:rsidRPr="002F519F">
        <w:t>е</w:t>
      </w:r>
      <w:r w:rsidRPr="002F519F">
        <w:t>ний, виноградниками</w:t>
      </w:r>
      <w:r w:rsidRPr="0027067A">
        <w:t>.</w:t>
      </w:r>
    </w:p>
    <w:p w:rsidR="00FE77B1" w:rsidRDefault="00FE77B1" w:rsidP="00585161">
      <w:pPr>
        <w:ind w:firstLine="709"/>
        <w:contextualSpacing/>
        <w:jc w:val="both"/>
      </w:pPr>
      <w:r w:rsidRPr="0027067A">
        <w:t>1.3. Положения настоящего Порядка не распространяются на отношения в сфере пересадки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</w:p>
    <w:p w:rsidR="00FE77B1" w:rsidRPr="0027067A" w:rsidRDefault="00FE77B1" w:rsidP="00585161">
      <w:pPr>
        <w:ind w:firstLine="709"/>
        <w:contextualSpacing/>
        <w:jc w:val="both"/>
      </w:pPr>
      <w:r>
        <w:t xml:space="preserve">1.4. </w:t>
      </w:r>
      <w:r w:rsidRPr="0027067A">
        <w:t xml:space="preserve">Пересадке </w:t>
      </w:r>
      <w:r>
        <w:t xml:space="preserve">в соответствии с настоящим Порядком </w:t>
      </w:r>
      <w:r w:rsidRPr="0027067A">
        <w:t xml:space="preserve">подлежат деревья с диаметром у основания ствола не более </w:t>
      </w:r>
      <w:smartTag w:uri="urn:schemas-microsoft-com:office:smarttags" w:element="metricconverter">
        <w:smartTagPr>
          <w:attr w:name="ProductID" w:val="12 сантиметров"/>
        </w:smartTagPr>
        <w:r w:rsidRPr="0027067A">
          <w:t>12 сантиметров</w:t>
        </w:r>
      </w:smartTag>
      <w:r w:rsidRPr="0027067A">
        <w:t xml:space="preserve"> и кустарники возрастом до 5 (пяти) лет.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Default="00FE77B1" w:rsidP="00585161">
      <w:pPr>
        <w:widowControl w:val="0"/>
        <w:autoSpaceDE w:val="0"/>
        <w:autoSpaceDN w:val="0"/>
        <w:adjustRightInd w:val="0"/>
        <w:contextualSpacing/>
        <w:jc w:val="center"/>
      </w:pPr>
      <w:r w:rsidRPr="0027067A">
        <w:t xml:space="preserve">2. Порядок </w:t>
      </w:r>
      <w:r>
        <w:t xml:space="preserve">выдачи разрешения на осуществление </w:t>
      </w:r>
      <w:r w:rsidRPr="0027067A">
        <w:t>пересадки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contextualSpacing/>
        <w:jc w:val="center"/>
      </w:pPr>
      <w:r w:rsidRPr="0027067A">
        <w:t>зелены</w:t>
      </w:r>
      <w:r>
        <w:t>х</w:t>
      </w:r>
      <w:r w:rsidRPr="0027067A">
        <w:t xml:space="preserve"> насаждени</w:t>
      </w:r>
      <w:r>
        <w:t>й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Default="00FE77B1" w:rsidP="00585161">
      <w:pPr>
        <w:ind w:firstLine="709"/>
        <w:contextualSpacing/>
        <w:jc w:val="both"/>
      </w:pPr>
      <w:r w:rsidRPr="0027067A">
        <w:t xml:space="preserve">2.1. </w:t>
      </w:r>
      <w:r>
        <w:t xml:space="preserve">Органом, уполномоченным на выдачу разрешения на осуществление </w:t>
      </w:r>
      <w:r w:rsidRPr="0027067A">
        <w:t>пересадки зелены</w:t>
      </w:r>
      <w:r>
        <w:t>х</w:t>
      </w:r>
      <w:r w:rsidRPr="0027067A">
        <w:t xml:space="preserve"> насаждени</w:t>
      </w:r>
      <w:r>
        <w:t>й является администрация Глафировского сел</w:t>
      </w:r>
      <w:r>
        <w:t>ь</w:t>
      </w:r>
      <w:r>
        <w:t xml:space="preserve">ского поселения Щербиновского района </w:t>
      </w:r>
      <w:r w:rsidRPr="0027067A">
        <w:t xml:space="preserve">(далее </w:t>
      </w:r>
      <w:r>
        <w:t>-</w:t>
      </w:r>
      <w:r w:rsidRPr="0027067A">
        <w:t xml:space="preserve"> Уполномоченный орган).</w:t>
      </w:r>
    </w:p>
    <w:p w:rsidR="00FE77B1" w:rsidRDefault="00FE77B1" w:rsidP="00585161">
      <w:pPr>
        <w:ind w:firstLine="709"/>
        <w:contextualSpacing/>
        <w:jc w:val="both"/>
      </w:pPr>
      <w:r>
        <w:t xml:space="preserve">2.2. </w:t>
      </w:r>
      <w:r w:rsidRPr="0027067A">
        <w:t>С целью получения разрешения на пересадку зеленых насаждений заявитель представляет</w:t>
      </w:r>
      <w:r>
        <w:t>:</w:t>
      </w:r>
    </w:p>
    <w:p w:rsidR="00FE77B1" w:rsidRPr="0027067A" w:rsidRDefault="00FE77B1" w:rsidP="00585161">
      <w:pPr>
        <w:ind w:firstLine="709"/>
        <w:contextualSpacing/>
        <w:jc w:val="both"/>
      </w:pPr>
      <w:r>
        <w:t>1)</w:t>
      </w:r>
      <w:r w:rsidRPr="0027067A">
        <w:t xml:space="preserve"> заявление </w:t>
      </w:r>
      <w:r>
        <w:t>по форме, установленной п</w:t>
      </w:r>
      <w:r w:rsidRPr="0027067A">
        <w:t>риложение</w:t>
      </w:r>
      <w:r>
        <w:t>м</w:t>
      </w:r>
      <w:r w:rsidRPr="0027067A">
        <w:t xml:space="preserve"> 1</w:t>
      </w:r>
      <w:r>
        <w:t xml:space="preserve"> к Порядку, с ук</w:t>
      </w:r>
      <w:r>
        <w:t>а</w:t>
      </w:r>
      <w:r>
        <w:t>занием основания необходимости пересадки зеленых насаждений, сведений о земельном участке, в границах которого такие зеленые насаждения располож</w:t>
      </w:r>
      <w:r>
        <w:t>е</w:t>
      </w:r>
      <w:r>
        <w:t>ны, сроках проведения работ;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2</w:t>
      </w:r>
      <w:r w:rsidRPr="0027067A">
        <w:t>) копи</w:t>
      </w:r>
      <w:r>
        <w:t>ю</w:t>
      </w:r>
      <w:r w:rsidRPr="0027067A">
        <w:t xml:space="preserve"> документа, удостоверяющего личность заявителя (заявителей), либо его (их) представителя;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3</w:t>
      </w:r>
      <w:r w:rsidRPr="0027067A">
        <w:t>) копия документа, подтверждающего полномочия лица (лиц), имеющ</w:t>
      </w:r>
      <w:r w:rsidRPr="0027067A">
        <w:t>е</w:t>
      </w:r>
      <w:r w:rsidRPr="0027067A">
        <w:t>го право действовать от имени заявителя без доверенности</w:t>
      </w:r>
      <w:r>
        <w:t xml:space="preserve">. 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4) копии документов, подтверждающих обстоятельства, являющиеся о</w:t>
      </w:r>
      <w:r>
        <w:t>с</w:t>
      </w:r>
      <w:r>
        <w:t xml:space="preserve">нованием для проведения работ по пересадке зеленых насаждений. 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</w:t>
      </w:r>
      <w:r>
        <w:t>3</w:t>
      </w:r>
      <w:r w:rsidRPr="0027067A">
        <w:t xml:space="preserve">. Заявление и документы подаются </w:t>
      </w:r>
      <w:r>
        <w:t>непосредственно в Уполномоче</w:t>
      </w:r>
      <w:r>
        <w:t>н</w:t>
      </w:r>
      <w:r>
        <w:t xml:space="preserve">ный орган </w:t>
      </w:r>
      <w:r w:rsidRPr="0027067A">
        <w:t>одним из следующих способов: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1) в электронном виде (скан-копии) на адрес электронной почты</w:t>
      </w:r>
      <w:r>
        <w:t xml:space="preserve"> </w:t>
      </w:r>
      <w:r>
        <w:rPr>
          <w:lang w:val="en-US"/>
        </w:rPr>
        <w:t>sp</w:t>
      </w:r>
      <w:r w:rsidRPr="00CE58D3">
        <w:t>02</w:t>
      </w:r>
      <w:r>
        <w:rPr>
          <w:lang w:val="en-US"/>
        </w:rPr>
        <w:t>gl</w:t>
      </w:r>
      <w:r w:rsidRPr="00CE58D3">
        <w:t>@</w:t>
      </w:r>
      <w:r>
        <w:rPr>
          <w:lang w:val="en-US"/>
        </w:rPr>
        <w:t>mail</w:t>
      </w:r>
      <w:r w:rsidRPr="00507B47">
        <w:t>.</w:t>
      </w:r>
      <w:r>
        <w:rPr>
          <w:lang w:val="en-US"/>
        </w:rPr>
        <w:t>ru</w:t>
      </w:r>
      <w:r w:rsidRPr="0027067A">
        <w:t>;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2) на бумажном носителе (нарочно или почтовым отправлением).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</w:t>
      </w:r>
      <w:r>
        <w:t>4</w:t>
      </w:r>
      <w:r w:rsidRPr="0027067A">
        <w:t>. Заявление подлежит регистрации в Уполномоченном органе в день его поступления. 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 xml:space="preserve">2.5 </w:t>
      </w:r>
      <w:r w:rsidRPr="0027067A">
        <w:t>Рассмотрение заявления осуществляется Уполномоченным органом в течение 15 рабочих дней с даты его поступления.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 xml:space="preserve">2.6. В течение 5 рабочих дней со дня подачи заявления Уполномоченный орган запрашивает (в случае необходимости) дополнительные документы в рамках межведомственного информационного взаимодействия, </w:t>
      </w:r>
      <w:r>
        <w:t>а также орган</w:t>
      </w:r>
      <w:r>
        <w:t>и</w:t>
      </w:r>
      <w:r>
        <w:t xml:space="preserve">зует </w:t>
      </w:r>
      <w:r w:rsidRPr="0027067A">
        <w:t xml:space="preserve">выезд </w:t>
      </w:r>
      <w:r>
        <w:t>специалиста</w:t>
      </w:r>
      <w:r w:rsidRPr="00AB4A15">
        <w:t xml:space="preserve"> </w:t>
      </w:r>
      <w:r>
        <w:t xml:space="preserve">администрации Глафировского сельского поселения Щербиновского района </w:t>
      </w:r>
      <w:r w:rsidRPr="0027067A">
        <w:t xml:space="preserve">на место </w:t>
      </w:r>
      <w:r>
        <w:t>в целях</w:t>
      </w:r>
      <w:r w:rsidRPr="0027067A">
        <w:t xml:space="preserve"> обследовани</w:t>
      </w:r>
      <w:r>
        <w:t>я зеле</w:t>
      </w:r>
      <w:r w:rsidRPr="0027067A">
        <w:t>ных насаждений</w:t>
      </w:r>
      <w:r>
        <w:t>. П</w:t>
      </w:r>
      <w:r w:rsidRPr="0027067A">
        <w:t xml:space="preserve">о результатам </w:t>
      </w:r>
      <w:r>
        <w:t>выезда</w:t>
      </w:r>
      <w:r w:rsidRPr="0027067A">
        <w:t xml:space="preserve"> составляет</w:t>
      </w:r>
      <w:r>
        <w:t>ся акт обследования зеле</w:t>
      </w:r>
      <w:r w:rsidRPr="0027067A">
        <w:t xml:space="preserve">ных насаждений </w:t>
      </w:r>
      <w:r>
        <w:t>по форме, установленной п</w:t>
      </w:r>
      <w:r w:rsidRPr="0027067A">
        <w:t>риложение</w:t>
      </w:r>
      <w:r>
        <w:t xml:space="preserve">м 2 к Порядку. 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2.7. </w:t>
      </w:r>
      <w:r>
        <w:t>С учетом представленных заявителем документов и результатов о</w:t>
      </w:r>
      <w:r>
        <w:t>б</w:t>
      </w:r>
      <w:r>
        <w:t xml:space="preserve">следования зеленых насаждений </w:t>
      </w:r>
      <w:r w:rsidRPr="0027067A">
        <w:t>Уполномоченный орган принимает одно из следующих решений: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1) о выдаче разрешения на пересадку зеленых насаждений;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2) об отказе в выдаче разрешения на пересадку зеленых насаждений.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Разрешение на пересадку зеленых насаждений составляется по форме, у</w:t>
      </w:r>
      <w:r>
        <w:t>т</w:t>
      </w:r>
      <w:r>
        <w:t xml:space="preserve">вержденной приложением 3 к Порядку и подписывается главой Глафировского сельского поселения Щербиновского района. 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2.8. В выдаче разрешения на пересадку зеленых насаждений может быть отказано в следующих случаях:</w:t>
      </w:r>
    </w:p>
    <w:p w:rsidR="00FE77B1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1</w:t>
      </w:r>
      <w:r w:rsidRPr="00E302D7">
        <w:t xml:space="preserve">) наличие </w:t>
      </w:r>
      <w:r>
        <w:t xml:space="preserve">неполных и (или) </w:t>
      </w:r>
      <w:r w:rsidRPr="00E302D7">
        <w:t xml:space="preserve">недостоверных </w:t>
      </w:r>
      <w:r>
        <w:t>сведений</w:t>
      </w:r>
      <w:r w:rsidRPr="00E302D7">
        <w:t xml:space="preserve"> в </w:t>
      </w:r>
      <w:r>
        <w:t xml:space="preserve">заявлении и (или) </w:t>
      </w:r>
      <w:r w:rsidRPr="00E302D7">
        <w:t xml:space="preserve">представленных документах;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2) непредоставление документов, необходимых для выдачи разрешения на пересадку зеленых насаждений в соответствии с пунктом 2.3 Порядка</w:t>
      </w:r>
      <w:r w:rsidRPr="00E302D7">
        <w:t>;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3</w:t>
      </w:r>
      <w:r w:rsidRPr="00E302D7">
        <w:t xml:space="preserve">) особый статус зеленых насаждений, предполагаемых для пересадки: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E302D7">
        <w:t>объекты растительного мира, занесенные в Красную книгу Российской Федерации и (или) Красную книгу Краснодарского края, произрастающие в е</w:t>
      </w:r>
      <w:r w:rsidRPr="00E302D7">
        <w:t>с</w:t>
      </w:r>
      <w:r w:rsidRPr="00E302D7">
        <w:t xml:space="preserve">тественных условиях;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E302D7">
        <w:t xml:space="preserve">деревья, кустарники, лианы, имеющие историческую и эстетическую ценность как неотъемлемые элементы ландшафта;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E302D7">
        <w:t>4) произрастание зеленых насаждений на</w:t>
      </w:r>
      <w:r>
        <w:t xml:space="preserve"> земельном участке, распол</w:t>
      </w:r>
      <w:r>
        <w:t>о</w:t>
      </w:r>
      <w:r>
        <w:t>женном в границах территорий (зон), на которые не распространяется действие настоящего Порядка в соответствии с пунктами 1.2, 1.3 Порядка</w:t>
      </w:r>
      <w:r w:rsidRPr="00E302D7">
        <w:t xml:space="preserve">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E302D7">
        <w:t xml:space="preserve">5) </w:t>
      </w:r>
      <w:r>
        <w:t xml:space="preserve">наличие в акте обследования </w:t>
      </w:r>
      <w:r w:rsidRPr="00E302D7">
        <w:t>зеленых насаждений</w:t>
      </w:r>
      <w:r>
        <w:t xml:space="preserve"> выводов о нево</w:t>
      </w:r>
      <w:r>
        <w:t>з</w:t>
      </w:r>
      <w:r>
        <w:t>можности и (или) нецелесообразности осуществления пересадки зеленых нас</w:t>
      </w:r>
      <w:r>
        <w:t>а</w:t>
      </w:r>
      <w:r>
        <w:t>ждений</w:t>
      </w:r>
      <w:r w:rsidRPr="00E302D7">
        <w:t xml:space="preserve">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6</w:t>
      </w:r>
      <w:r w:rsidRPr="00E302D7">
        <w:t>) неблагоприятный для пересадки зеленых насаждений агротехнический период</w:t>
      </w:r>
      <w:r>
        <w:t xml:space="preserve"> в соответствии с </w:t>
      </w:r>
      <w:r w:rsidRPr="00E302D7">
        <w:t>Правилами создания, охраны и содержания зеленых насаждений в городах Российской Федерации, утвержденными приказом Гос</w:t>
      </w:r>
      <w:r w:rsidRPr="00E302D7">
        <w:t>у</w:t>
      </w:r>
      <w:r w:rsidRPr="00E302D7">
        <w:t>дарственного комитета Российской Федерации по строительству и жилищно-коммунальному комплексу от 15</w:t>
      </w:r>
      <w:r>
        <w:t xml:space="preserve"> декабря 19</w:t>
      </w:r>
      <w:r w:rsidRPr="00E302D7">
        <w:t>99</w:t>
      </w:r>
      <w:r>
        <w:t xml:space="preserve"> года №</w:t>
      </w:r>
      <w:r w:rsidRPr="00E302D7">
        <w:t xml:space="preserve"> 153; </w:t>
      </w:r>
    </w:p>
    <w:p w:rsidR="00FE77B1" w:rsidRPr="00E302D7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7</w:t>
      </w:r>
      <w:r w:rsidRPr="00E302D7">
        <w:t>) несоответствие пересаживаемых зеленых насаждений параметрам</w:t>
      </w:r>
      <w:r>
        <w:t>, у</w:t>
      </w:r>
      <w:r>
        <w:t>с</w:t>
      </w:r>
      <w:r>
        <w:t>тановленным пунктом 1.4 Порядка</w:t>
      </w:r>
      <w:r w:rsidRPr="00E302D7">
        <w:t xml:space="preserve">. 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2.9. </w:t>
      </w:r>
      <w:r>
        <w:t xml:space="preserve">Разрешение на пересадку зеленых насаждений либо уведомление об отказе в выдаче такого разрешения </w:t>
      </w:r>
      <w:r w:rsidRPr="0027067A">
        <w:t>направляются Уполномоченным органом</w:t>
      </w:r>
      <w:r>
        <w:t xml:space="preserve"> в адрес </w:t>
      </w:r>
      <w:r w:rsidRPr="0027067A">
        <w:t>заявител</w:t>
      </w:r>
      <w:r>
        <w:t>я</w:t>
      </w:r>
      <w:r w:rsidRPr="0027067A">
        <w:t xml:space="preserve"> в течение 2 рабочих дней со дня принятия </w:t>
      </w:r>
      <w:r>
        <w:t xml:space="preserve">соответствующего </w:t>
      </w:r>
      <w:r w:rsidRPr="0027067A">
        <w:t>решения</w:t>
      </w:r>
      <w:r>
        <w:t xml:space="preserve"> </w:t>
      </w:r>
      <w:r w:rsidRPr="0027067A">
        <w:t>заказным письмом с уведомлением о вручении,</w:t>
      </w:r>
      <w:r>
        <w:t xml:space="preserve"> </w:t>
      </w:r>
      <w:r w:rsidRPr="0027067A">
        <w:t>либо вруча</w:t>
      </w:r>
      <w:r>
        <w:t>е</w:t>
      </w:r>
      <w:r w:rsidRPr="0027067A">
        <w:t>тся наро</w:t>
      </w:r>
      <w:r w:rsidRPr="0027067A">
        <w:t>ч</w:t>
      </w:r>
      <w:r w:rsidRPr="0027067A">
        <w:t>но.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2.10. Заявитель вправе повторно обратиться в Уполномоченный орган с заявлением о выдаче разрешения на пересадку зеленых насаждений после ус</w:t>
      </w:r>
      <w:r w:rsidRPr="0027067A">
        <w:t>т</w:t>
      </w:r>
      <w:r w:rsidRPr="0027067A">
        <w:t xml:space="preserve">ранения недостатков, указанных в уведомлении об отказе в </w:t>
      </w:r>
      <w:r>
        <w:t>выдаче такого ра</w:t>
      </w:r>
      <w:r>
        <w:t>з</w:t>
      </w:r>
      <w:r>
        <w:t>решения</w:t>
      </w:r>
      <w:r w:rsidRPr="0027067A">
        <w:t>.</w:t>
      </w:r>
    </w:p>
    <w:p w:rsidR="00FE77B1" w:rsidRPr="0027067A" w:rsidRDefault="00FE77B1" w:rsidP="00585161">
      <w:pPr>
        <w:ind w:firstLine="708"/>
        <w:contextualSpacing/>
        <w:jc w:val="both"/>
      </w:pPr>
      <w:r w:rsidRPr="0027067A">
        <w:t xml:space="preserve">2.11. Работы по пересадке зеленых насаждений производятся </w:t>
      </w:r>
      <w:r>
        <w:t>за счет за</w:t>
      </w:r>
      <w:r>
        <w:t>я</w:t>
      </w:r>
      <w:r>
        <w:t xml:space="preserve">вителя </w:t>
      </w:r>
      <w:r w:rsidRPr="0027067A">
        <w:t>в соответствии с требованиями Правил создания, охраны и содержания зеленых насаждений в городах Российской Федерации, утвержденных приказом Госстроя РФ от 15</w:t>
      </w:r>
      <w:r>
        <w:t xml:space="preserve"> декабря </w:t>
      </w:r>
      <w:r w:rsidRPr="0027067A">
        <w:t>1999</w:t>
      </w:r>
      <w:r>
        <w:t xml:space="preserve"> года </w:t>
      </w:r>
      <w:r w:rsidRPr="0027067A">
        <w:t>№</w:t>
      </w:r>
      <w:r>
        <w:t xml:space="preserve"> </w:t>
      </w:r>
      <w:r w:rsidRPr="0027067A">
        <w:t>153</w:t>
      </w:r>
      <w:r>
        <w:t xml:space="preserve">, </w:t>
      </w:r>
      <w:r w:rsidRPr="0027067A">
        <w:t xml:space="preserve">в </w:t>
      </w:r>
      <w:r>
        <w:t>срок, установленный</w:t>
      </w:r>
      <w:r w:rsidRPr="0027067A">
        <w:t xml:space="preserve"> разрешен</w:t>
      </w:r>
      <w:r w:rsidRPr="0027067A">
        <w:t>и</w:t>
      </w:r>
      <w:r>
        <w:t>ем</w:t>
      </w:r>
      <w:r w:rsidRPr="0027067A">
        <w:t xml:space="preserve"> на пересадку зеленых насаждений.</w:t>
      </w:r>
    </w:p>
    <w:p w:rsidR="00FE77B1" w:rsidRDefault="00FE77B1" w:rsidP="00585161">
      <w:pPr>
        <w:ind w:firstLine="709"/>
        <w:contextualSpacing/>
        <w:jc w:val="both"/>
      </w:pPr>
      <w:r w:rsidRPr="0027067A">
        <w:t>2.1</w:t>
      </w:r>
      <w:r>
        <w:t>2</w:t>
      </w:r>
      <w:r w:rsidRPr="0027067A">
        <w:t>. </w:t>
      </w:r>
      <w:r>
        <w:t>Лицо, осуществившее в соответствии с разрешением работы по п</w:t>
      </w:r>
      <w:r>
        <w:t>е</w:t>
      </w:r>
      <w:r>
        <w:t>ресадке зеленых насаждений, в течение 2 дней с момента их завершения н</w:t>
      </w:r>
      <w:r>
        <w:t>а</w:t>
      </w:r>
      <w:r>
        <w:t xml:space="preserve">правляет в Уполномоченный орган соответствующее письменное уведомление в свободной форме. </w:t>
      </w:r>
    </w:p>
    <w:p w:rsidR="00FE77B1" w:rsidRPr="0027067A" w:rsidRDefault="00FE77B1" w:rsidP="00585161">
      <w:pPr>
        <w:ind w:firstLine="709"/>
        <w:contextualSpacing/>
        <w:jc w:val="both"/>
      </w:pPr>
      <w:r>
        <w:t>В течение 20 рабочих дней со дня поступления уведомления специал</w:t>
      </w:r>
      <w:r>
        <w:t>и</w:t>
      </w:r>
      <w:r>
        <w:t>стом администрации Глафировского сельского поселения Щербиновского ра</w:t>
      </w:r>
      <w:r>
        <w:t>й</w:t>
      </w:r>
      <w:r>
        <w:t xml:space="preserve">она осуществляется обследование указанных зеленых насаждений в целях оценки их приживаемости, в ходе которого фиксируется </w:t>
      </w:r>
      <w:r w:rsidRPr="0027067A">
        <w:t xml:space="preserve">их видовой состав и состояние, количество прижившихся и погибших насаждений. </w:t>
      </w:r>
      <w:r>
        <w:t>Результаты о</w:t>
      </w:r>
      <w:r>
        <w:t>б</w:t>
      </w:r>
      <w:r>
        <w:t xml:space="preserve">следования отражаются в </w:t>
      </w:r>
      <w:r w:rsidRPr="0027067A">
        <w:t xml:space="preserve">акте по форме согласно </w:t>
      </w:r>
      <w:r>
        <w:t>п</w:t>
      </w:r>
      <w:r w:rsidRPr="0027067A">
        <w:t>риложению 4</w:t>
      </w:r>
      <w:r>
        <w:t xml:space="preserve"> к Порядку</w:t>
      </w:r>
      <w:r w:rsidRPr="0027067A">
        <w:t>.</w:t>
      </w:r>
    </w:p>
    <w:p w:rsidR="00FE77B1" w:rsidRPr="003C032A" w:rsidRDefault="00FE77B1" w:rsidP="00585161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2.1</w:t>
      </w:r>
      <w:r>
        <w:t>3</w:t>
      </w:r>
      <w:r w:rsidRPr="0027067A">
        <w:t>. </w:t>
      </w:r>
      <w:r w:rsidRPr="003C032A">
        <w:t>Проведение работ по пересадке зеленых насаждений</w:t>
      </w:r>
      <w:r>
        <w:t xml:space="preserve"> не допускается </w:t>
      </w:r>
      <w:r w:rsidRPr="003C032A">
        <w:t>без установки информационного щита</w:t>
      </w:r>
      <w:r>
        <w:t>.</w:t>
      </w:r>
    </w:p>
    <w:p w:rsidR="00FE77B1" w:rsidRPr="0027067A" w:rsidRDefault="00FE77B1" w:rsidP="00585161">
      <w:pPr>
        <w:ind w:firstLine="709"/>
        <w:contextualSpacing/>
        <w:jc w:val="both"/>
      </w:pPr>
      <w:r w:rsidRPr="0027067A">
        <w:t>2.</w:t>
      </w:r>
      <w:r>
        <w:t>14</w:t>
      </w:r>
      <w:r w:rsidRPr="0027067A">
        <w:t>. Срок полной приживаемости зелен</w:t>
      </w:r>
      <w:r>
        <w:t>ых</w:t>
      </w:r>
      <w:r w:rsidRPr="0027067A">
        <w:t xml:space="preserve"> насаждени</w:t>
      </w:r>
      <w:r>
        <w:t>й</w:t>
      </w:r>
      <w:r w:rsidRPr="0027067A">
        <w:t xml:space="preserve"> составляет один год со дня завершения работ по</w:t>
      </w:r>
      <w:r>
        <w:t xml:space="preserve"> их</w:t>
      </w:r>
      <w:r w:rsidRPr="0027067A">
        <w:t xml:space="preserve"> пересадке</w:t>
      </w:r>
      <w:r>
        <w:t>.</w:t>
      </w:r>
    </w:p>
    <w:p w:rsidR="00FE77B1" w:rsidRPr="0027067A" w:rsidRDefault="00FE77B1" w:rsidP="00585161">
      <w:pPr>
        <w:ind w:firstLine="709"/>
        <w:contextualSpacing/>
        <w:jc w:val="both"/>
      </w:pPr>
    </w:p>
    <w:p w:rsidR="00FE77B1" w:rsidRPr="0027067A" w:rsidRDefault="00FE77B1" w:rsidP="00585161">
      <w:pPr>
        <w:widowControl w:val="0"/>
        <w:autoSpaceDE w:val="0"/>
        <w:autoSpaceDN w:val="0"/>
        <w:adjustRightInd w:val="0"/>
        <w:contextualSpacing/>
        <w:jc w:val="center"/>
      </w:pPr>
      <w:r w:rsidRPr="0027067A">
        <w:t>3. Ответственность за нарушение настоящего Порядка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27067A">
        <w:t>3.1. Нарушение требований настоящего Порядка влечет за собой ответс</w:t>
      </w:r>
      <w:r w:rsidRPr="0027067A">
        <w:t>т</w:t>
      </w:r>
      <w:r w:rsidRPr="0027067A">
        <w:t>венность, предусмотренную законодательством Российской Федерации и зак</w:t>
      </w:r>
      <w:r w:rsidRPr="0027067A">
        <w:t>о</w:t>
      </w:r>
      <w:r w:rsidRPr="0027067A">
        <w:t>нодательством Краснодарского края.</w:t>
      </w: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Pr="0027067A" w:rsidRDefault="00FE77B1" w:rsidP="00585161">
      <w:pPr>
        <w:widowControl w:val="0"/>
        <w:autoSpaceDE w:val="0"/>
        <w:autoSpaceDN w:val="0"/>
        <w:adjustRightInd w:val="0"/>
        <w:ind w:firstLine="567"/>
        <w:contextualSpacing/>
        <w:jc w:val="both"/>
      </w:pPr>
    </w:p>
    <w:p w:rsidR="00FE77B1" w:rsidRDefault="00FE77B1" w:rsidP="00824A74">
      <w:r>
        <w:t>Глава</w:t>
      </w:r>
    </w:p>
    <w:p w:rsidR="00FE77B1" w:rsidRDefault="00FE77B1" w:rsidP="00824A74">
      <w:pPr>
        <w:rPr>
          <w:spacing w:val="-6"/>
        </w:rPr>
      </w:pPr>
      <w:r>
        <w:rPr>
          <w:spacing w:val="-6"/>
        </w:rPr>
        <w:t>Глафировского сельского поселения</w:t>
      </w:r>
    </w:p>
    <w:p w:rsidR="00FE77B1" w:rsidRDefault="00FE77B1" w:rsidP="00585161">
      <w:pPr>
        <w:rPr>
          <w:lang w:eastAsia="en-US"/>
        </w:rPr>
      </w:pPr>
      <w:r>
        <w:rPr>
          <w:spacing w:val="-6"/>
        </w:rPr>
        <w:t>Щербиновского района</w:t>
      </w:r>
      <w:r>
        <w:t xml:space="preserve">                                                                     М.Ю. Лукашенко</w:t>
      </w:r>
    </w:p>
    <w:sectPr w:rsidR="00FE77B1" w:rsidSect="00F401D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7B1" w:rsidRDefault="00FE77B1" w:rsidP="008239CE">
      <w:r>
        <w:separator/>
      </w:r>
    </w:p>
  </w:endnote>
  <w:endnote w:type="continuationSeparator" w:id="0">
    <w:p w:rsidR="00FE77B1" w:rsidRDefault="00FE77B1" w:rsidP="0082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7B1" w:rsidRDefault="00FE77B1" w:rsidP="008239CE">
      <w:r>
        <w:separator/>
      </w:r>
    </w:p>
  </w:footnote>
  <w:footnote w:type="continuationSeparator" w:id="0">
    <w:p w:rsidR="00FE77B1" w:rsidRDefault="00FE77B1" w:rsidP="00823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B1" w:rsidRDefault="00FE77B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E77B1" w:rsidRDefault="00FE77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C6E"/>
    <w:rsid w:val="0000477F"/>
    <w:rsid w:val="000109E2"/>
    <w:rsid w:val="00011721"/>
    <w:rsid w:val="00022EEA"/>
    <w:rsid w:val="000235CE"/>
    <w:rsid w:val="000264E4"/>
    <w:rsid w:val="00040FD8"/>
    <w:rsid w:val="0004249E"/>
    <w:rsid w:val="000439FE"/>
    <w:rsid w:val="00054D58"/>
    <w:rsid w:val="00054E0E"/>
    <w:rsid w:val="000562F1"/>
    <w:rsid w:val="00074EDE"/>
    <w:rsid w:val="0008247D"/>
    <w:rsid w:val="0008749B"/>
    <w:rsid w:val="000A582C"/>
    <w:rsid w:val="000A6C2C"/>
    <w:rsid w:val="000B1F62"/>
    <w:rsid w:val="000C76EF"/>
    <w:rsid w:val="000D3B4C"/>
    <w:rsid w:val="00105A2A"/>
    <w:rsid w:val="00114E2A"/>
    <w:rsid w:val="001161C4"/>
    <w:rsid w:val="00121448"/>
    <w:rsid w:val="00132339"/>
    <w:rsid w:val="0013753F"/>
    <w:rsid w:val="00147538"/>
    <w:rsid w:val="001550A5"/>
    <w:rsid w:val="00160C46"/>
    <w:rsid w:val="00160DC4"/>
    <w:rsid w:val="00161003"/>
    <w:rsid w:val="001721E1"/>
    <w:rsid w:val="00172BC2"/>
    <w:rsid w:val="00173931"/>
    <w:rsid w:val="0017408B"/>
    <w:rsid w:val="0018177E"/>
    <w:rsid w:val="001868EF"/>
    <w:rsid w:val="0018753D"/>
    <w:rsid w:val="001A4395"/>
    <w:rsid w:val="001B269A"/>
    <w:rsid w:val="001B3707"/>
    <w:rsid w:val="001B56E1"/>
    <w:rsid w:val="001D1488"/>
    <w:rsid w:val="001D47EA"/>
    <w:rsid w:val="001D7EA7"/>
    <w:rsid w:val="001E185A"/>
    <w:rsid w:val="001E3485"/>
    <w:rsid w:val="001E4ED7"/>
    <w:rsid w:val="001F2168"/>
    <w:rsid w:val="001F6835"/>
    <w:rsid w:val="001F698D"/>
    <w:rsid w:val="001F789B"/>
    <w:rsid w:val="00201F4B"/>
    <w:rsid w:val="002025A3"/>
    <w:rsid w:val="00213811"/>
    <w:rsid w:val="00214406"/>
    <w:rsid w:val="00215BD0"/>
    <w:rsid w:val="00215EE8"/>
    <w:rsid w:val="00230224"/>
    <w:rsid w:val="002312A2"/>
    <w:rsid w:val="00237AC3"/>
    <w:rsid w:val="0027067A"/>
    <w:rsid w:val="00274EC6"/>
    <w:rsid w:val="00275554"/>
    <w:rsid w:val="0027668F"/>
    <w:rsid w:val="0028012E"/>
    <w:rsid w:val="00296AEE"/>
    <w:rsid w:val="002A55B2"/>
    <w:rsid w:val="002B1EEB"/>
    <w:rsid w:val="002B55D2"/>
    <w:rsid w:val="002C22A6"/>
    <w:rsid w:val="002C5BBD"/>
    <w:rsid w:val="002D1EB5"/>
    <w:rsid w:val="002E43FB"/>
    <w:rsid w:val="002F519F"/>
    <w:rsid w:val="0031038A"/>
    <w:rsid w:val="0031486E"/>
    <w:rsid w:val="00330FA0"/>
    <w:rsid w:val="00333E37"/>
    <w:rsid w:val="00336478"/>
    <w:rsid w:val="00340DB6"/>
    <w:rsid w:val="003425F1"/>
    <w:rsid w:val="0035001F"/>
    <w:rsid w:val="0035038A"/>
    <w:rsid w:val="003518C0"/>
    <w:rsid w:val="00353303"/>
    <w:rsid w:val="00354B80"/>
    <w:rsid w:val="00366869"/>
    <w:rsid w:val="00366894"/>
    <w:rsid w:val="00370AF8"/>
    <w:rsid w:val="00371D9A"/>
    <w:rsid w:val="00380F81"/>
    <w:rsid w:val="003855B9"/>
    <w:rsid w:val="003A3153"/>
    <w:rsid w:val="003B2AD2"/>
    <w:rsid w:val="003B2BD8"/>
    <w:rsid w:val="003B6284"/>
    <w:rsid w:val="003B742C"/>
    <w:rsid w:val="003C032A"/>
    <w:rsid w:val="003C48F0"/>
    <w:rsid w:val="003D046B"/>
    <w:rsid w:val="003D0517"/>
    <w:rsid w:val="003D2BC5"/>
    <w:rsid w:val="003D6961"/>
    <w:rsid w:val="003E3A59"/>
    <w:rsid w:val="003F4182"/>
    <w:rsid w:val="003F6FB1"/>
    <w:rsid w:val="003F73D8"/>
    <w:rsid w:val="00402106"/>
    <w:rsid w:val="004047B8"/>
    <w:rsid w:val="004058A8"/>
    <w:rsid w:val="00405F26"/>
    <w:rsid w:val="004117B9"/>
    <w:rsid w:val="00413C93"/>
    <w:rsid w:val="004326C3"/>
    <w:rsid w:val="004328FA"/>
    <w:rsid w:val="00432C30"/>
    <w:rsid w:val="0043327B"/>
    <w:rsid w:val="00440195"/>
    <w:rsid w:val="004467B5"/>
    <w:rsid w:val="00446888"/>
    <w:rsid w:val="0045262C"/>
    <w:rsid w:val="0047124B"/>
    <w:rsid w:val="004738D2"/>
    <w:rsid w:val="00474DD7"/>
    <w:rsid w:val="004809B0"/>
    <w:rsid w:val="004815AC"/>
    <w:rsid w:val="004906BD"/>
    <w:rsid w:val="00497556"/>
    <w:rsid w:val="004A2120"/>
    <w:rsid w:val="004A5698"/>
    <w:rsid w:val="004B4751"/>
    <w:rsid w:val="004B5097"/>
    <w:rsid w:val="004B5DF0"/>
    <w:rsid w:val="004C4783"/>
    <w:rsid w:val="004C5046"/>
    <w:rsid w:val="004C7246"/>
    <w:rsid w:val="004C7505"/>
    <w:rsid w:val="004D641F"/>
    <w:rsid w:val="004D74EB"/>
    <w:rsid w:val="004E60DF"/>
    <w:rsid w:val="00507B47"/>
    <w:rsid w:val="00516F11"/>
    <w:rsid w:val="00521653"/>
    <w:rsid w:val="00522767"/>
    <w:rsid w:val="00536982"/>
    <w:rsid w:val="005465DC"/>
    <w:rsid w:val="00546F2D"/>
    <w:rsid w:val="005532B6"/>
    <w:rsid w:val="005729B2"/>
    <w:rsid w:val="00585161"/>
    <w:rsid w:val="0058548C"/>
    <w:rsid w:val="005A58C2"/>
    <w:rsid w:val="005A6DA0"/>
    <w:rsid w:val="005B2EDC"/>
    <w:rsid w:val="005C44BE"/>
    <w:rsid w:val="005C6892"/>
    <w:rsid w:val="005D0758"/>
    <w:rsid w:val="005D1D1C"/>
    <w:rsid w:val="005D2824"/>
    <w:rsid w:val="005D51FA"/>
    <w:rsid w:val="005E02FD"/>
    <w:rsid w:val="00610006"/>
    <w:rsid w:val="006161B9"/>
    <w:rsid w:val="006238A7"/>
    <w:rsid w:val="00625A8F"/>
    <w:rsid w:val="00632647"/>
    <w:rsid w:val="006373FC"/>
    <w:rsid w:val="00644BDA"/>
    <w:rsid w:val="00645291"/>
    <w:rsid w:val="006510EE"/>
    <w:rsid w:val="00655953"/>
    <w:rsid w:val="00657715"/>
    <w:rsid w:val="006600C8"/>
    <w:rsid w:val="006678B0"/>
    <w:rsid w:val="00671EE5"/>
    <w:rsid w:val="00672058"/>
    <w:rsid w:val="006769C2"/>
    <w:rsid w:val="00682860"/>
    <w:rsid w:val="0069249E"/>
    <w:rsid w:val="00693392"/>
    <w:rsid w:val="00697B3B"/>
    <w:rsid w:val="006A2A32"/>
    <w:rsid w:val="006A5EFC"/>
    <w:rsid w:val="006A6D51"/>
    <w:rsid w:val="006C0E81"/>
    <w:rsid w:val="006C6B97"/>
    <w:rsid w:val="006D151B"/>
    <w:rsid w:val="006E277B"/>
    <w:rsid w:val="006F3D3E"/>
    <w:rsid w:val="006F4166"/>
    <w:rsid w:val="0070452B"/>
    <w:rsid w:val="00706B9E"/>
    <w:rsid w:val="007107E0"/>
    <w:rsid w:val="0071530C"/>
    <w:rsid w:val="00717B4D"/>
    <w:rsid w:val="007208F2"/>
    <w:rsid w:val="00722D3E"/>
    <w:rsid w:val="007276A0"/>
    <w:rsid w:val="007423DD"/>
    <w:rsid w:val="0074443B"/>
    <w:rsid w:val="00751300"/>
    <w:rsid w:val="00754DB2"/>
    <w:rsid w:val="00755B9B"/>
    <w:rsid w:val="007634F3"/>
    <w:rsid w:val="007652C7"/>
    <w:rsid w:val="00771963"/>
    <w:rsid w:val="00791B04"/>
    <w:rsid w:val="007957C2"/>
    <w:rsid w:val="007A1B35"/>
    <w:rsid w:val="007A1D37"/>
    <w:rsid w:val="007A207A"/>
    <w:rsid w:val="007A2256"/>
    <w:rsid w:val="007A59A1"/>
    <w:rsid w:val="007A6D9F"/>
    <w:rsid w:val="007B0EB5"/>
    <w:rsid w:val="007B4CA7"/>
    <w:rsid w:val="007B5F26"/>
    <w:rsid w:val="007E6616"/>
    <w:rsid w:val="007F3F0A"/>
    <w:rsid w:val="007F58A4"/>
    <w:rsid w:val="007F5A05"/>
    <w:rsid w:val="00806A36"/>
    <w:rsid w:val="00811A0D"/>
    <w:rsid w:val="00812DD0"/>
    <w:rsid w:val="00816938"/>
    <w:rsid w:val="008239CE"/>
    <w:rsid w:val="00824A74"/>
    <w:rsid w:val="00824FAE"/>
    <w:rsid w:val="0083092C"/>
    <w:rsid w:val="00834EFB"/>
    <w:rsid w:val="00835F1F"/>
    <w:rsid w:val="00845645"/>
    <w:rsid w:val="0085141B"/>
    <w:rsid w:val="00862673"/>
    <w:rsid w:val="00873674"/>
    <w:rsid w:val="008811DD"/>
    <w:rsid w:val="00891FE6"/>
    <w:rsid w:val="008924C3"/>
    <w:rsid w:val="008930E4"/>
    <w:rsid w:val="008B0971"/>
    <w:rsid w:val="008B0C1D"/>
    <w:rsid w:val="008B161E"/>
    <w:rsid w:val="008C589E"/>
    <w:rsid w:val="008D3A58"/>
    <w:rsid w:val="008D4658"/>
    <w:rsid w:val="008D4A4B"/>
    <w:rsid w:val="008D54DD"/>
    <w:rsid w:val="008F37CE"/>
    <w:rsid w:val="008F6A4B"/>
    <w:rsid w:val="00907D9A"/>
    <w:rsid w:val="00912B2D"/>
    <w:rsid w:val="00915793"/>
    <w:rsid w:val="00917B0B"/>
    <w:rsid w:val="00921DAE"/>
    <w:rsid w:val="009305C0"/>
    <w:rsid w:val="009340A4"/>
    <w:rsid w:val="0093790F"/>
    <w:rsid w:val="00944570"/>
    <w:rsid w:val="009467DC"/>
    <w:rsid w:val="00951F4F"/>
    <w:rsid w:val="00962A42"/>
    <w:rsid w:val="00962A7A"/>
    <w:rsid w:val="00977EEB"/>
    <w:rsid w:val="009909AF"/>
    <w:rsid w:val="00993A93"/>
    <w:rsid w:val="009A1302"/>
    <w:rsid w:val="009A1F32"/>
    <w:rsid w:val="009A61BB"/>
    <w:rsid w:val="009B6C6E"/>
    <w:rsid w:val="009C0E74"/>
    <w:rsid w:val="009C6A20"/>
    <w:rsid w:val="009D0FCE"/>
    <w:rsid w:val="009D3E4B"/>
    <w:rsid w:val="009D3E8B"/>
    <w:rsid w:val="009D6519"/>
    <w:rsid w:val="009D6D0A"/>
    <w:rsid w:val="009E60E4"/>
    <w:rsid w:val="009F102F"/>
    <w:rsid w:val="009F6137"/>
    <w:rsid w:val="00A0015C"/>
    <w:rsid w:val="00A00A0F"/>
    <w:rsid w:val="00A07525"/>
    <w:rsid w:val="00A12EB6"/>
    <w:rsid w:val="00A13EA2"/>
    <w:rsid w:val="00A24792"/>
    <w:rsid w:val="00A346E7"/>
    <w:rsid w:val="00A41B01"/>
    <w:rsid w:val="00A41DDC"/>
    <w:rsid w:val="00A77131"/>
    <w:rsid w:val="00A77BCA"/>
    <w:rsid w:val="00A82415"/>
    <w:rsid w:val="00AB4A15"/>
    <w:rsid w:val="00AB6799"/>
    <w:rsid w:val="00AC6C55"/>
    <w:rsid w:val="00AD2680"/>
    <w:rsid w:val="00AD28E9"/>
    <w:rsid w:val="00AD6633"/>
    <w:rsid w:val="00AE5E9A"/>
    <w:rsid w:val="00B04BDB"/>
    <w:rsid w:val="00B11B44"/>
    <w:rsid w:val="00B236D6"/>
    <w:rsid w:val="00B33EC9"/>
    <w:rsid w:val="00B357F6"/>
    <w:rsid w:val="00B35827"/>
    <w:rsid w:val="00B42541"/>
    <w:rsid w:val="00B42690"/>
    <w:rsid w:val="00B53EF0"/>
    <w:rsid w:val="00B60C19"/>
    <w:rsid w:val="00B65753"/>
    <w:rsid w:val="00B663DB"/>
    <w:rsid w:val="00B7684D"/>
    <w:rsid w:val="00B81D3F"/>
    <w:rsid w:val="00B84F05"/>
    <w:rsid w:val="00B91455"/>
    <w:rsid w:val="00B924BE"/>
    <w:rsid w:val="00B951E3"/>
    <w:rsid w:val="00BA184F"/>
    <w:rsid w:val="00BB47DB"/>
    <w:rsid w:val="00BC2B0F"/>
    <w:rsid w:val="00BC658B"/>
    <w:rsid w:val="00BE10B8"/>
    <w:rsid w:val="00BE2D34"/>
    <w:rsid w:val="00BF565B"/>
    <w:rsid w:val="00BF594B"/>
    <w:rsid w:val="00C00F6F"/>
    <w:rsid w:val="00C03208"/>
    <w:rsid w:val="00C059A9"/>
    <w:rsid w:val="00C13874"/>
    <w:rsid w:val="00C22973"/>
    <w:rsid w:val="00C23CAF"/>
    <w:rsid w:val="00C25D4B"/>
    <w:rsid w:val="00C33BBA"/>
    <w:rsid w:val="00C352D6"/>
    <w:rsid w:val="00C36DA7"/>
    <w:rsid w:val="00C40BE9"/>
    <w:rsid w:val="00C645E5"/>
    <w:rsid w:val="00C64909"/>
    <w:rsid w:val="00C72657"/>
    <w:rsid w:val="00C7470B"/>
    <w:rsid w:val="00C86E44"/>
    <w:rsid w:val="00C9701E"/>
    <w:rsid w:val="00CA04E7"/>
    <w:rsid w:val="00CB0D5D"/>
    <w:rsid w:val="00CC2B46"/>
    <w:rsid w:val="00CE1D89"/>
    <w:rsid w:val="00CE58D3"/>
    <w:rsid w:val="00CE5A8F"/>
    <w:rsid w:val="00CE654E"/>
    <w:rsid w:val="00CF190A"/>
    <w:rsid w:val="00CF41A2"/>
    <w:rsid w:val="00D22DDC"/>
    <w:rsid w:val="00D27D9F"/>
    <w:rsid w:val="00D37188"/>
    <w:rsid w:val="00D37F77"/>
    <w:rsid w:val="00D465F2"/>
    <w:rsid w:val="00D47C38"/>
    <w:rsid w:val="00D52B38"/>
    <w:rsid w:val="00D63891"/>
    <w:rsid w:val="00D70ED1"/>
    <w:rsid w:val="00D7111E"/>
    <w:rsid w:val="00D7528F"/>
    <w:rsid w:val="00D82BD1"/>
    <w:rsid w:val="00D83D5B"/>
    <w:rsid w:val="00D84630"/>
    <w:rsid w:val="00D86212"/>
    <w:rsid w:val="00D91C8F"/>
    <w:rsid w:val="00DA3087"/>
    <w:rsid w:val="00DA61F5"/>
    <w:rsid w:val="00DC4379"/>
    <w:rsid w:val="00DD1437"/>
    <w:rsid w:val="00DD1DE6"/>
    <w:rsid w:val="00DD7077"/>
    <w:rsid w:val="00DE38B3"/>
    <w:rsid w:val="00DE6FF0"/>
    <w:rsid w:val="00DE7208"/>
    <w:rsid w:val="00DE75DD"/>
    <w:rsid w:val="00DF1794"/>
    <w:rsid w:val="00DF4C20"/>
    <w:rsid w:val="00E014B7"/>
    <w:rsid w:val="00E02182"/>
    <w:rsid w:val="00E144C9"/>
    <w:rsid w:val="00E20008"/>
    <w:rsid w:val="00E21C91"/>
    <w:rsid w:val="00E23096"/>
    <w:rsid w:val="00E23ADC"/>
    <w:rsid w:val="00E26D60"/>
    <w:rsid w:val="00E302D7"/>
    <w:rsid w:val="00E31874"/>
    <w:rsid w:val="00E51433"/>
    <w:rsid w:val="00E55A61"/>
    <w:rsid w:val="00E63083"/>
    <w:rsid w:val="00E750D5"/>
    <w:rsid w:val="00E762DD"/>
    <w:rsid w:val="00E829D9"/>
    <w:rsid w:val="00E90611"/>
    <w:rsid w:val="00EA66DE"/>
    <w:rsid w:val="00EB19FF"/>
    <w:rsid w:val="00EB2F4B"/>
    <w:rsid w:val="00EC1BF4"/>
    <w:rsid w:val="00EC4B0C"/>
    <w:rsid w:val="00ED2B43"/>
    <w:rsid w:val="00ED2C82"/>
    <w:rsid w:val="00EF0AE0"/>
    <w:rsid w:val="00EF10F4"/>
    <w:rsid w:val="00EF273E"/>
    <w:rsid w:val="00F02E6F"/>
    <w:rsid w:val="00F05DE1"/>
    <w:rsid w:val="00F14FFD"/>
    <w:rsid w:val="00F21754"/>
    <w:rsid w:val="00F251C1"/>
    <w:rsid w:val="00F401DB"/>
    <w:rsid w:val="00F42C0B"/>
    <w:rsid w:val="00F512F3"/>
    <w:rsid w:val="00F56B3E"/>
    <w:rsid w:val="00F60AE4"/>
    <w:rsid w:val="00F714CC"/>
    <w:rsid w:val="00F7356D"/>
    <w:rsid w:val="00F74850"/>
    <w:rsid w:val="00F9172E"/>
    <w:rsid w:val="00F91D58"/>
    <w:rsid w:val="00F91E5C"/>
    <w:rsid w:val="00F92CA3"/>
    <w:rsid w:val="00F960F0"/>
    <w:rsid w:val="00FB0794"/>
    <w:rsid w:val="00FC2AC6"/>
    <w:rsid w:val="00FD1C01"/>
    <w:rsid w:val="00FD1C6E"/>
    <w:rsid w:val="00FD446C"/>
    <w:rsid w:val="00FE2F0D"/>
    <w:rsid w:val="00FE5602"/>
    <w:rsid w:val="00FE77B1"/>
    <w:rsid w:val="00FF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2BD1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82BD1"/>
    <w:rPr>
      <w:rFonts w:ascii="Arial" w:hAnsi="Arial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823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96AEE"/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3D046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C6892"/>
    <w:rPr>
      <w:rFonts w:cs="Times New Roman"/>
      <w:color w:val="0000FF"/>
      <w:u w:val="single"/>
    </w:rPr>
  </w:style>
  <w:style w:type="paragraph" w:customStyle="1" w:styleId="a">
    <w:name w:val="Нормальный (таблица)"/>
    <w:basedOn w:val="Normal"/>
    <w:next w:val="Normal"/>
    <w:uiPriority w:val="99"/>
    <w:rsid w:val="00812DD0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812DD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NormalWeb">
    <w:name w:val="Normal (Web)"/>
    <w:basedOn w:val="Normal"/>
    <w:uiPriority w:val="99"/>
    <w:semiHidden/>
    <w:rsid w:val="00682860"/>
    <w:rPr>
      <w:sz w:val="24"/>
      <w:szCs w:val="24"/>
    </w:rPr>
  </w:style>
  <w:style w:type="table" w:customStyle="1" w:styleId="1">
    <w:name w:val="Сетка таблицы1"/>
    <w:uiPriority w:val="99"/>
    <w:rsid w:val="005851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4</Pages>
  <Words>1146</Words>
  <Characters>6534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2024-12-03T07:55:00Z</cp:lastPrinted>
  <dcterms:created xsi:type="dcterms:W3CDTF">2024-12-03T08:31:00Z</dcterms:created>
  <dcterms:modified xsi:type="dcterms:W3CDTF">2025-01-16T08:13:00Z</dcterms:modified>
</cp:coreProperties>
</file>